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790E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FB790E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790E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790EB" w14:textId="77777777" w:rsidR="00C44B8B" w:rsidRPr="0052681C" w:rsidRDefault="00447A5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47A57">
              <w:rPr>
                <w:b/>
                <w:sz w:val="26"/>
                <w:szCs w:val="26"/>
              </w:rPr>
              <w:t>202A_124</w:t>
            </w:r>
          </w:p>
        </w:tc>
      </w:tr>
      <w:tr w:rsidR="00C44B8B" w:rsidRPr="0052681C" w14:paraId="5FB790E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790E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790EE" w14:textId="77777777" w:rsidR="00C44B8B" w:rsidRPr="0052681C" w:rsidRDefault="003F4EA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2319186</w:t>
            </w:r>
          </w:p>
        </w:tc>
      </w:tr>
    </w:tbl>
    <w:p w14:paraId="5FB790F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FB790F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FB790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FB790F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FB790F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FB790F5" w14:textId="77777777" w:rsidR="00C44B8B" w:rsidRPr="0052681C" w:rsidRDefault="00C44B8B" w:rsidP="00C44B8B"/>
    <w:p w14:paraId="5FB790F6" w14:textId="77777777" w:rsidR="00C44B8B" w:rsidRPr="0052681C" w:rsidRDefault="00C44B8B" w:rsidP="00C44B8B"/>
    <w:p w14:paraId="5FB790F7" w14:textId="77777777" w:rsidR="00C44B8B" w:rsidRPr="0052681C" w:rsidRDefault="00C44B8B" w:rsidP="00C44B8B"/>
    <w:p w14:paraId="5FB790F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FB790F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FB790FA" w14:textId="77777777" w:rsidR="00612811" w:rsidRPr="009F02A2" w:rsidRDefault="00F5513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F4EA8" w:rsidRPr="009F02A2">
        <w:rPr>
          <w:b/>
          <w:sz w:val="26"/>
          <w:szCs w:val="26"/>
        </w:rPr>
        <w:t>Зажим соединительный СС-16,8-11</w:t>
      </w:r>
      <w:r>
        <w:rPr>
          <w:b/>
          <w:sz w:val="26"/>
          <w:szCs w:val="26"/>
        </w:rPr>
        <w:t>)</w:t>
      </w:r>
      <w:r w:rsidR="004E712D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9F02A2">
        <w:rPr>
          <w:b/>
          <w:sz w:val="26"/>
          <w:szCs w:val="26"/>
        </w:rPr>
        <w:t xml:space="preserve"> </w:t>
      </w:r>
      <w:r w:rsidR="00AA670B" w:rsidRPr="004E712D">
        <w:rPr>
          <w:b/>
          <w:sz w:val="26"/>
          <w:szCs w:val="26"/>
          <w:u w:val="single"/>
        </w:rPr>
        <w:t>202</w:t>
      </w:r>
      <w:r w:rsidR="00AA670B" w:rsidRPr="004E712D">
        <w:rPr>
          <w:b/>
          <w:sz w:val="26"/>
          <w:szCs w:val="26"/>
          <w:u w:val="single"/>
          <w:lang w:val="en-US"/>
        </w:rPr>
        <w:t>A</w:t>
      </w:r>
    </w:p>
    <w:p w14:paraId="5FB790F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FB790F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FB790FD" w14:textId="77777777" w:rsidR="00387A68" w:rsidRPr="009F02A2" w:rsidRDefault="00641E44" w:rsidP="00387A68">
      <w:pPr>
        <w:rPr>
          <w:sz w:val="24"/>
          <w:szCs w:val="24"/>
        </w:rPr>
      </w:pPr>
      <w:r w:rsidRPr="009F02A2">
        <w:rPr>
          <w:sz w:val="24"/>
          <w:szCs w:val="24"/>
        </w:rPr>
        <w:t xml:space="preserve">Технические требования, характеристики </w:t>
      </w:r>
      <w:r w:rsidR="00770408" w:rsidRPr="009F02A2">
        <w:rPr>
          <w:sz w:val="24"/>
          <w:szCs w:val="24"/>
        </w:rPr>
        <w:t>линейной арматуры и гасителей вибрации</w:t>
      </w:r>
      <w:r w:rsidR="004F4E9E" w:rsidRPr="009F02A2">
        <w:rPr>
          <w:sz w:val="24"/>
          <w:szCs w:val="24"/>
        </w:rPr>
        <w:t xml:space="preserve"> должны соответствовать параметрам </w:t>
      </w:r>
      <w:r w:rsidR="00387A68" w:rsidRPr="009F02A2">
        <w:rPr>
          <w:sz w:val="24"/>
          <w:szCs w:val="24"/>
        </w:rPr>
        <w:t>ТУ-3449-031 - 27560230-06 «Зажимы соединительные спиральные типа СС-Dпр-ХХ для проводов и тросов ВЛ».</w:t>
      </w:r>
    </w:p>
    <w:p w14:paraId="5FB790FE" w14:textId="77777777" w:rsidR="00387A68" w:rsidRDefault="00387A68" w:rsidP="00387A6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FB790FF" w14:textId="77777777" w:rsidR="00965415" w:rsidRDefault="00965415" w:rsidP="0096541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FB79134" wp14:editId="5FB79135">
            <wp:extent cx="5953125" cy="1847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B79100" w14:textId="77777777" w:rsidR="00965415" w:rsidRDefault="00965415" w:rsidP="0096541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FB79136" wp14:editId="5FB79137">
            <wp:extent cx="5257800" cy="8001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B79101" w14:textId="77777777" w:rsidR="00965415" w:rsidRDefault="00965415" w:rsidP="0096541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FB79138" wp14:editId="5FB79139">
            <wp:extent cx="5276850" cy="2667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B79102" w14:textId="77777777" w:rsidR="00965415" w:rsidRPr="0052681C" w:rsidRDefault="00965415" w:rsidP="0096541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FB7910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FB7910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FB79105" w14:textId="77777777" w:rsidR="00840EBB" w:rsidRPr="0052681C" w:rsidRDefault="00840EBB" w:rsidP="00840E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FB7910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B7910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для </w:t>
      </w:r>
      <w:r w:rsidR="00E556C4">
        <w:rPr>
          <w:sz w:val="24"/>
          <w:szCs w:val="24"/>
        </w:rPr>
        <w:t>импортных производителей, а так</w:t>
      </w:r>
      <w:r w:rsidRPr="0052681C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B7910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FB7910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B7910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FB7910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FB7910C" w14:textId="74B5BAF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7A3D66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FB7910D" w14:textId="7CBB2DF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43F5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FB7910E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FB7910F" w14:textId="77777777" w:rsidR="00DE0C6D" w:rsidRPr="0052681C" w:rsidRDefault="00843900" w:rsidP="0019604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FB79110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FB79111" w14:textId="77777777" w:rsidR="0052681C" w:rsidRDefault="00387A68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96CEC">
        <w:rPr>
          <w:sz w:val="24"/>
          <w:szCs w:val="24"/>
        </w:rPr>
        <w:t>ТУ-3449-031 -</w:t>
      </w:r>
      <w:r w:rsidRPr="000F2220">
        <w:rPr>
          <w:sz w:val="24"/>
          <w:szCs w:val="24"/>
        </w:rPr>
        <w:t xml:space="preserve"> </w:t>
      </w:r>
      <w:r w:rsidRPr="00696CEC">
        <w:rPr>
          <w:sz w:val="24"/>
          <w:szCs w:val="24"/>
        </w:rPr>
        <w:t>27560230-06 «</w:t>
      </w:r>
      <w:r w:rsidRPr="00696CEC">
        <w:rPr>
          <w:bCs/>
          <w:sz w:val="24"/>
          <w:szCs w:val="24"/>
        </w:rPr>
        <w:t>Зажимы соединительные спиральные типа СС-Dпр-ХХ для проводов и тросов ВЛ»</w:t>
      </w:r>
      <w:r w:rsidR="0019604D">
        <w:rPr>
          <w:bCs/>
          <w:sz w:val="24"/>
          <w:szCs w:val="24"/>
        </w:rPr>
        <w:t>;</w:t>
      </w:r>
    </w:p>
    <w:p w14:paraId="5FB7911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FB7911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FB7911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FB7911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FB7911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FB7911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FB7911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FB7911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FB7911A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E556C4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FB7911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B7911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FB7911D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556C4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B7911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B7911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FB7912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FB7912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B79122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FB7912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FB7912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FB7912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B7912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FB791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FB7912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FB7912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FB7912A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FB7912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FB7912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FB7912D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FB7912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B7912F" w14:textId="77777777" w:rsidR="00562D55" w:rsidRPr="0052681C" w:rsidRDefault="00562D55" w:rsidP="00451C4D">
      <w:pPr>
        <w:rPr>
          <w:sz w:val="26"/>
          <w:szCs w:val="26"/>
        </w:rPr>
      </w:pPr>
    </w:p>
    <w:p w14:paraId="5FB79130" w14:textId="77777777" w:rsidR="004A2665" w:rsidRPr="0052681C" w:rsidRDefault="004A2665" w:rsidP="00451C4D">
      <w:pPr>
        <w:rPr>
          <w:sz w:val="26"/>
          <w:szCs w:val="26"/>
        </w:rPr>
      </w:pPr>
    </w:p>
    <w:p w14:paraId="5FB79131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FB7913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FB7913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7913C" w14:textId="77777777" w:rsidR="004D744E" w:rsidRDefault="004D744E">
      <w:r>
        <w:separator/>
      </w:r>
    </w:p>
  </w:endnote>
  <w:endnote w:type="continuationSeparator" w:id="0">
    <w:p w14:paraId="5FB7913D" w14:textId="77777777" w:rsidR="004D744E" w:rsidRDefault="004D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7913A" w14:textId="77777777" w:rsidR="004D744E" w:rsidRDefault="004D744E">
      <w:r>
        <w:separator/>
      </w:r>
    </w:p>
  </w:footnote>
  <w:footnote w:type="continuationSeparator" w:id="0">
    <w:p w14:paraId="5FB7913B" w14:textId="77777777" w:rsidR="004D744E" w:rsidRDefault="004D7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7913E" w14:textId="77777777" w:rsidR="00AD7048" w:rsidRDefault="004E575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FB7913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4EA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3F5B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C1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1D2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04D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9AC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A68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4EA8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47A57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44E"/>
    <w:rsid w:val="004E0944"/>
    <w:rsid w:val="004E144D"/>
    <w:rsid w:val="004E1C6C"/>
    <w:rsid w:val="004E4196"/>
    <w:rsid w:val="004E474C"/>
    <w:rsid w:val="004E5753"/>
    <w:rsid w:val="004E6C6E"/>
    <w:rsid w:val="004E712D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5998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218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9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D66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EBB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54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02A2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1DA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56C4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B79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5139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790E9"/>
  <w15:docId w15:val="{924A3774-D986-451E-A83D-0C4FF7AF3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7ADE4-FC85-4A34-A5B4-3222D6D1E8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3E92B0-3EBE-44D3-B802-E501BC244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2B39A-87DE-4962-A236-6E6B3596FACD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51FAA78-F10D-43A7-B664-CB37BE74F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16</cp:revision>
  <cp:lastPrinted>2010-09-30T14:29:00Z</cp:lastPrinted>
  <dcterms:created xsi:type="dcterms:W3CDTF">2015-04-17T07:55:00Z</dcterms:created>
  <dcterms:modified xsi:type="dcterms:W3CDTF">2015-09-02T12:01:00Z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